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364A8">
        <w:rPr>
          <w:rFonts w:cs="Arial"/>
          <w:b/>
          <w:caps/>
          <w:sz w:val="28"/>
          <w:szCs w:val="28"/>
        </w:rPr>
        <w:t>1258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364A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364A8">
              <w:rPr>
                <w:rFonts w:cs="Arial"/>
                <w:sz w:val="20"/>
                <w:szCs w:val="20"/>
              </w:rPr>
              <w:t>Providências junto à Subprefeitura da Região Oeste (Secretaria de Meio Ambiente) visando à execução de serviços que impeçam novas ocorrências de enchentes na Estrada Municipal do Igarapés, nas proximidades de uma borracharia existente na entrada do bairro.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364A8" w:rsidRDefault="00F364A8" w:rsidP="00F364A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INDICAMOS</w:t>
      </w:r>
      <w:r>
        <w:rPr>
          <w:rFonts w:cs="Arial"/>
        </w:rPr>
        <w:t xml:space="preserve"> ao Excelentíssimo Senhor Prefeito Municipal de Jacareí que sejam tomadas providências junto à Subprefeitura da Região Oeste (Secretaria de Meio Ambiente) visando à execução de serviços que impeçam novas ocorrências de enchentes na Estrada Municipal do Igarapés, nas proximidades de uma borracharia existente na entrada do bairro.</w:t>
      </w:r>
    </w:p>
    <w:p w:rsidR="00F364A8" w:rsidRDefault="00F364A8" w:rsidP="00F364A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dos </w:t>
      </w:r>
      <w:r>
        <w:rPr>
          <w:rFonts w:cs="Arial"/>
          <w:b/>
        </w:rPr>
        <w:t>OFÍCIOS MEIO AMB Nº 110/2021/VERª.MA</w:t>
      </w:r>
      <w:r>
        <w:rPr>
          <w:rFonts w:cs="Arial"/>
        </w:rPr>
        <w:t>, no dia 05 de maio de 2021, referentes ao assunto.</w:t>
      </w:r>
    </w:p>
    <w:p w:rsidR="00F364A8" w:rsidRDefault="00F364A8" w:rsidP="00F364A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364A8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364A8" w:rsidRPr="005D429C" w:rsidRDefault="00F364A8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F364A8" w:rsidRDefault="00F364A8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CBE" w:rsidRDefault="00496CBE">
      <w:r>
        <w:separator/>
      </w:r>
    </w:p>
  </w:endnote>
  <w:endnote w:type="continuationSeparator" w:id="0">
    <w:p w:rsidR="00496CBE" w:rsidRDefault="0049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CBE" w:rsidRDefault="00496CBE">
      <w:r>
        <w:separator/>
      </w:r>
    </w:p>
  </w:footnote>
  <w:footnote w:type="continuationSeparator" w:id="0">
    <w:p w:rsidR="00496CBE" w:rsidRDefault="00496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96CBE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0A64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364A8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A8DE-9D36-4539-A0FA-6E0B5A59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2021-05-10T13:11:00Z</dcterms:created>
  <dcterms:modified xsi:type="dcterms:W3CDTF">2021-05-10T13:12:00Z</dcterms:modified>
</cp:coreProperties>
</file>